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6F1537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06105</w:t>
      </w:r>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3"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3"/>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77777777" w:rsidR="002E4426" w:rsidRPr="002E4426" w:rsidRDefault="002E4426"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provides a complementary solution in the 3GPP TR 23.700-81 Key Issue #1 related to how to detect and improve correctness of NWDAF analytics by enabling a rating of the data sources. 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03DE57D0" w:rsidR="0037536D"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369E0D5F" w14:textId="77777777" w:rsidR="003A3E67" w:rsidRDefault="003A3E67" w:rsidP="003A3E67">
      <w:pPr>
        <w:shd w:val="clear" w:color="auto" w:fill="FFFFFF"/>
        <w:spacing w:after="0"/>
        <w:jc w:val="left"/>
        <w:rPr>
          <w:lang w:eastAsia="ko-KR"/>
        </w:rPr>
      </w:pPr>
      <w:bookmarkStart w:id="16"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603BEDD6" w14:textId="77777777" w:rsidR="003B1496" w:rsidRPr="005F00BF" w:rsidRDefault="003B1496" w:rsidP="003B1496">
      <w:pPr>
        <w:pStyle w:val="B2"/>
        <w:rPr>
          <w:lang w:val="en-US" w:eastAsia="zh-CN"/>
        </w:rPr>
      </w:pPr>
    </w:p>
    <w:p w14:paraId="64C156E1" w14:textId="343464A0" w:rsidR="00DA7774" w:rsidRPr="000F08F8" w:rsidRDefault="00DA7774" w:rsidP="00DA7774">
      <w:pPr>
        <w:pStyle w:val="Heading3"/>
      </w:pPr>
      <w:bookmarkStart w:id="17" w:name="_Toc97269612"/>
      <w:r w:rsidRPr="000F08F8">
        <w:t>6.X.2</w:t>
      </w:r>
      <w:r w:rsidRPr="000F08F8">
        <w:tab/>
        <w:t>Procedures</w:t>
      </w:r>
      <w:bookmarkEnd w:id="16"/>
      <w:bookmarkEnd w:id="17"/>
    </w:p>
    <w:p w14:paraId="317F1404" w14:textId="615137D6" w:rsidR="003051B5" w:rsidRPr="000F08F8" w:rsidRDefault="003051B5" w:rsidP="00AA1778">
      <w:pPr>
        <w:pStyle w:val="Heading5"/>
      </w:pPr>
      <w:bookmarkStart w:id="18" w:name="_Toc326248711"/>
      <w:bookmarkStart w:id="19"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9509A1">
        <w:rPr>
          <w:highlight w:val="yellow"/>
        </w:rPr>
        <w:t>Figure 6.x..2.1-1</w:t>
      </w:r>
      <w:r w:rsidR="009509A1">
        <w:t xml:space="preserve"> </w:t>
      </w:r>
      <w:r>
        <w:t xml:space="preserve">covers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51pt" o:ole="">
            <v:imagedata r:id="rId14" o:title=""/>
          </v:shape>
          <o:OLEObject Type="Embed" ProgID="Visio.Drawing.15" ShapeID="_x0000_i1025" DrawAspect="Content" ObjectID="_1721632509"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6C7BCC0E" w:rsidR="005F00BF" w:rsidRDefault="005F00BF" w:rsidP="005F00BF">
      <w:pPr>
        <w:rPr>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71E40C97" w14:textId="77777777" w:rsidR="00E61686" w:rsidRPr="003051B5" w:rsidRDefault="00E61686" w:rsidP="005F00BF">
      <w:pPr>
        <w:rPr>
          <w:lang w:val="en-US"/>
        </w:rPr>
      </w:pPr>
    </w:p>
    <w:p w14:paraId="47342594" w14:textId="77777777" w:rsidR="00DA7774" w:rsidRDefault="00DA7774" w:rsidP="00DA7774">
      <w:pPr>
        <w:pStyle w:val="Heading3"/>
        <w:rPr>
          <w:lang w:eastAsia="zh-CN"/>
        </w:rPr>
      </w:pPr>
      <w:bookmarkStart w:id="20" w:name="_Toc97269613"/>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entities and interfaces</w:t>
      </w:r>
      <w:bookmarkEnd w:id="20"/>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7809" w14:textId="77777777" w:rsidR="00104F13" w:rsidRDefault="00104F13">
      <w:r>
        <w:separator/>
      </w:r>
    </w:p>
  </w:endnote>
  <w:endnote w:type="continuationSeparator" w:id="0">
    <w:p w14:paraId="72685C30" w14:textId="77777777" w:rsidR="00104F13" w:rsidRDefault="00104F13">
      <w:r>
        <w:continuationSeparator/>
      </w:r>
    </w:p>
  </w:endnote>
  <w:endnote w:type="continuationNotice" w:id="1">
    <w:p w14:paraId="74DCAB7A" w14:textId="77777777" w:rsidR="00104F13" w:rsidRDefault="00104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E96" w14:textId="77777777" w:rsidR="00104F13" w:rsidRDefault="00104F13">
      <w:r>
        <w:separator/>
      </w:r>
    </w:p>
  </w:footnote>
  <w:footnote w:type="continuationSeparator" w:id="0">
    <w:p w14:paraId="3B6D89E6" w14:textId="77777777" w:rsidR="00104F13" w:rsidRDefault="00104F13">
      <w:r>
        <w:continuationSeparator/>
      </w:r>
    </w:p>
  </w:footnote>
  <w:footnote w:type="continuationNotice" w:id="1">
    <w:p w14:paraId="3FB72F85" w14:textId="77777777" w:rsidR="00104F13" w:rsidRDefault="00104F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6</cp:revision>
  <cp:lastPrinted>2019-01-15T01:23:00Z</cp:lastPrinted>
  <dcterms:created xsi:type="dcterms:W3CDTF">2022-08-10T07:11:00Z</dcterms:created>
  <dcterms:modified xsi:type="dcterms:W3CDTF">2022-08-10T08:25:00Z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